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15DD9" w:rsidRPr="00A94BE9" w:rsidTr="0053063B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n-US"/>
              </w:rPr>
            </w:pPr>
            <w:bookmarkStart w:id="0" w:name="_GoBack" w:colFirst="0" w:colLast="0"/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ΕΙΔΟΣ </w:t>
            </w:r>
            <w:proofErr w:type="spellStart"/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>Βελονοσύριγγα</w:t>
            </w:r>
            <w:proofErr w:type="spellEnd"/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 20</w:t>
            </w: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US"/>
              </w:rPr>
              <w:t>ml</w:t>
            </w:r>
          </w:p>
        </w:tc>
      </w:tr>
      <w:tr w:rsidR="00A15DD9" w:rsidRPr="00A94BE9" w:rsidTr="0053063B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ΠΑΡΑΠΟΜΠΗ</w:t>
            </w:r>
          </w:p>
        </w:tc>
      </w:tr>
      <w:tr w:rsidR="00A15DD9" w:rsidRPr="00A94BE9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(ε)</w:t>
            </w:r>
          </w:p>
        </w:tc>
      </w:tr>
      <w:tr w:rsidR="00A15DD9" w:rsidRPr="00A94BE9" w:rsidTr="0053063B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A94BE9"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proofErr w:type="spellStart"/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>Γενικά</w:t>
            </w:r>
            <w:proofErr w:type="spellEnd"/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15DD9" w:rsidRPr="00A94BE9" w:rsidTr="0053063B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hAnsi="Tahoma" w:cs="Tahoma"/>
                <w:color w:val="FF0000"/>
                <w:sz w:val="18"/>
                <w:szCs w:val="18"/>
              </w:rPr>
              <w:t xml:space="preserve">Σύριγγα 20 </w:t>
            </w:r>
            <w:r w:rsidRPr="00A94BE9">
              <w:rPr>
                <w:rFonts w:ascii="Tahoma" w:hAnsi="Tahoma" w:cs="Tahoma"/>
                <w:color w:val="FF0000"/>
                <w:sz w:val="18"/>
                <w:szCs w:val="18"/>
                <w:lang w:val="en-US"/>
              </w:rPr>
              <w:t>ml</w:t>
            </w:r>
          </w:p>
        </w:tc>
        <w:tc>
          <w:tcPr>
            <w:tcW w:w="1080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15DD9" w:rsidRPr="00A94BE9" w:rsidTr="0053063B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n-US"/>
              </w:rPr>
            </w:pPr>
            <w:r w:rsidRPr="00A94BE9">
              <w:rPr>
                <w:rFonts w:ascii="Tahoma" w:hAnsi="Tahoma" w:cs="Tahoma"/>
                <w:color w:val="FF0000"/>
                <w:sz w:val="18"/>
                <w:szCs w:val="18"/>
              </w:rPr>
              <w:t>Βελόνα 21</w:t>
            </w:r>
            <w:r w:rsidRPr="00A94BE9">
              <w:rPr>
                <w:rFonts w:ascii="Tahoma" w:hAnsi="Tahoma" w:cs="Tahoma"/>
                <w:color w:val="FF0000"/>
                <w:sz w:val="18"/>
                <w:szCs w:val="18"/>
                <w:lang w:val="en-US"/>
              </w:rPr>
              <w:t>g</w:t>
            </w:r>
          </w:p>
        </w:tc>
        <w:tc>
          <w:tcPr>
            <w:tcW w:w="1080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15DD9" w:rsidRPr="00A94BE9" w:rsidTr="0053063B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>3</w:t>
            </w:r>
          </w:p>
        </w:tc>
        <w:tc>
          <w:tcPr>
            <w:tcW w:w="3261" w:type="dxa"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hAnsi="Tahoma" w:cs="Tahoma"/>
                <w:color w:val="FF0000"/>
                <w:sz w:val="18"/>
                <w:szCs w:val="18"/>
              </w:rPr>
              <w:t>Συσκευασία των 50τμχ</w:t>
            </w:r>
          </w:p>
        </w:tc>
        <w:tc>
          <w:tcPr>
            <w:tcW w:w="1080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> </w:t>
            </w:r>
          </w:p>
        </w:tc>
      </w:tr>
      <w:tr w:rsidR="00A15DD9" w:rsidRPr="00A94BE9" w:rsidTr="0053063B">
        <w:trPr>
          <w:trHeight w:val="479"/>
          <w:jc w:val="center"/>
        </w:trPr>
        <w:tc>
          <w:tcPr>
            <w:tcW w:w="1124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15DD9">
              <w:rPr>
                <w:rFonts w:ascii="Tahoma" w:eastAsia="DengXian" w:hAnsi="Tahoma" w:cs="Tahoma"/>
                <w:color w:val="FF0000"/>
                <w:sz w:val="18"/>
                <w:szCs w:val="18"/>
              </w:rPr>
              <w:t>4</w:t>
            </w:r>
          </w:p>
        </w:tc>
        <w:tc>
          <w:tcPr>
            <w:tcW w:w="3261" w:type="dxa"/>
            <w:vAlign w:val="center"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hAnsi="Tahoma" w:cs="Tahoma"/>
                <w:color w:val="FF0000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hAnsi="Tahoma" w:cs="Tahoma"/>
                <w:color w:val="FF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BE9" w:rsidRPr="00A94BE9" w:rsidRDefault="00A94BE9" w:rsidP="00A94BE9">
            <w:pPr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A94BE9">
              <w:rPr>
                <w:rFonts w:ascii="Tahoma" w:eastAsia="DengXian" w:hAnsi="Tahoma" w:cs="Tahoma"/>
                <w:color w:val="FF0000"/>
                <w:sz w:val="18"/>
                <w:szCs w:val="18"/>
              </w:rPr>
              <w:t xml:space="preserve"> </w:t>
            </w:r>
          </w:p>
        </w:tc>
      </w:tr>
      <w:bookmarkEnd w:id="0"/>
    </w:tbl>
    <w:p w:rsidR="00B43CAA" w:rsidRPr="00A94BE9" w:rsidRDefault="00B43CAA" w:rsidP="00A94BE9"/>
    <w:sectPr w:rsidR="00B43CAA" w:rsidRPr="00A94BE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15DD9"/>
    <w:rsid w:val="00A94BE9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3E27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7A4017D2</Template>
  <TotalTime>1</TotalTime>
  <Pages>1</Pages>
  <Words>38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2025-11-28T13:45:00Z</dcterms:created>
  <dcterms:modified xsi:type="dcterms:W3CDTF">2025-11-28T13:45:00Z</dcterms:modified>
</cp:coreProperties>
</file>